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8EBFA0" w14:textId="67201283" w:rsidR="00790720" w:rsidRPr="00022932" w:rsidRDefault="00166DEF" w:rsidP="00206DEE">
      <w:pPr>
        <w:pStyle w:val="Heading1"/>
        <w:rPr>
          <w:rFonts w:cs="Arial"/>
          <w:color w:val="FF0000"/>
          <w:sz w:val="44"/>
          <w:szCs w:val="44"/>
        </w:rPr>
      </w:pPr>
      <w:r>
        <w:rPr>
          <w:rFonts w:cs="Arial"/>
          <w:sz w:val="44"/>
          <w:szCs w:val="44"/>
        </w:rPr>
        <w:t>Animals</w:t>
      </w:r>
      <w:r w:rsidR="0066401F" w:rsidRPr="00022932">
        <w:rPr>
          <w:rFonts w:cs="Arial"/>
          <w:sz w:val="44"/>
          <w:szCs w:val="44"/>
        </w:rPr>
        <w:t xml:space="preserve"> </w:t>
      </w:r>
      <w:r w:rsidR="00B24208">
        <w:rPr>
          <w:rFonts w:cs="Arial"/>
          <w:sz w:val="44"/>
          <w:szCs w:val="44"/>
        </w:rPr>
        <w:t xml:space="preserve">in </w:t>
      </w:r>
      <w:r w:rsidR="00180A62">
        <w:rPr>
          <w:rFonts w:cs="Arial"/>
          <w:sz w:val="44"/>
          <w:szCs w:val="44"/>
        </w:rPr>
        <w:t>O</w:t>
      </w:r>
      <w:r w:rsidR="00B24208">
        <w:rPr>
          <w:rFonts w:cs="Arial"/>
          <w:sz w:val="44"/>
          <w:szCs w:val="44"/>
        </w:rPr>
        <w:t>ur Diets</w:t>
      </w:r>
      <w:r w:rsidR="007526C4" w:rsidRPr="00022932">
        <w:rPr>
          <w:rFonts w:cs="Arial"/>
          <w:sz w:val="44"/>
          <w:szCs w:val="44"/>
        </w:rPr>
        <w:t xml:space="preserve"> </w:t>
      </w:r>
      <w:r w:rsidR="00361172">
        <w:rPr>
          <w:rFonts w:cs="Arial"/>
          <w:sz w:val="44"/>
          <w:szCs w:val="44"/>
        </w:rPr>
        <w:t>Worksheet</w:t>
      </w:r>
    </w:p>
    <w:p w14:paraId="474BDF0B" w14:textId="433D65EF" w:rsidR="00180A62" w:rsidRDefault="00B43350" w:rsidP="00070594">
      <w:pPr>
        <w:pStyle w:val="standard"/>
      </w:pPr>
      <w:r>
        <w:t xml:space="preserve">Use the directions in </w:t>
      </w:r>
      <w:r w:rsidR="00180A62">
        <w:t>the Animals in Our Diets Reading to calculate your agricultural protein footprint.</w:t>
      </w:r>
    </w:p>
    <w:p w14:paraId="244A74AC" w14:textId="77777777" w:rsidR="00180A62" w:rsidRPr="00022932" w:rsidRDefault="00180A62" w:rsidP="00180A62">
      <w:pPr>
        <w:pStyle w:val="Heading2"/>
      </w:pPr>
      <w:r>
        <w:t>Step 1: How much animal protein do you eat?</w:t>
      </w:r>
    </w:p>
    <w:p w14:paraId="13ED37BC" w14:textId="77777777" w:rsidR="00E6181C" w:rsidRDefault="00E6181C" w:rsidP="00E6181C">
      <w:pPr>
        <w:pStyle w:val="ListParagraph"/>
        <w:numPr>
          <w:ilvl w:val="0"/>
          <w:numId w:val="28"/>
        </w:numPr>
        <w:spacing w:after="0"/>
        <w:ind w:left="360"/>
        <w:rPr>
          <w:szCs w:val="22"/>
        </w:rPr>
      </w:pPr>
      <w:r>
        <w:rPr>
          <w:szCs w:val="22"/>
        </w:rPr>
        <w:t xml:space="preserve">List </w:t>
      </w:r>
      <w:r w:rsidR="00BD1F8E">
        <w:rPr>
          <w:szCs w:val="22"/>
        </w:rPr>
        <w:t xml:space="preserve">as many </w:t>
      </w:r>
      <w:r w:rsidR="00B24208">
        <w:rPr>
          <w:szCs w:val="22"/>
        </w:rPr>
        <w:t>animal protein</w:t>
      </w:r>
      <w:r w:rsidR="00BD1F8E">
        <w:rPr>
          <w:szCs w:val="22"/>
        </w:rPr>
        <w:t>s</w:t>
      </w:r>
      <w:r w:rsidR="00B24208">
        <w:rPr>
          <w:szCs w:val="22"/>
        </w:rPr>
        <w:t xml:space="preserve"> </w:t>
      </w:r>
      <w:r w:rsidR="00BD1F8E">
        <w:rPr>
          <w:szCs w:val="22"/>
        </w:rPr>
        <w:t>as you can think of that people eat</w:t>
      </w:r>
      <w:r>
        <w:rPr>
          <w:szCs w:val="22"/>
        </w:rPr>
        <w:t>.</w:t>
      </w:r>
    </w:p>
    <w:p w14:paraId="219C6A7D" w14:textId="77777777" w:rsidR="008852FC" w:rsidRPr="00123C3D" w:rsidRDefault="008852FC" w:rsidP="008852FC">
      <w:pPr>
        <w:pStyle w:val="ListParagraph"/>
        <w:numPr>
          <w:ilvl w:val="0"/>
          <w:numId w:val="0"/>
        </w:numPr>
        <w:spacing w:after="120"/>
        <w:ind w:left="720"/>
        <w:rPr>
          <w:rFonts w:cs="Arial"/>
          <w:i/>
          <w:color w:val="FF0000"/>
          <w:szCs w:val="22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8852FC" w:rsidRPr="00123C3D" w14:paraId="17CA9A6D" w14:textId="77777777" w:rsidTr="008852FC">
        <w:trPr>
          <w:trHeight w:val="521"/>
        </w:trPr>
        <w:tc>
          <w:tcPr>
            <w:tcW w:w="9360" w:type="dxa"/>
          </w:tcPr>
          <w:p w14:paraId="08AE0A37" w14:textId="77777777" w:rsidR="008852FC" w:rsidRPr="00123C3D" w:rsidRDefault="008852FC" w:rsidP="00CC1CA7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8852FC" w:rsidRPr="00123C3D" w14:paraId="6F9F2C91" w14:textId="77777777" w:rsidTr="008852FC">
        <w:tc>
          <w:tcPr>
            <w:tcW w:w="9360" w:type="dxa"/>
          </w:tcPr>
          <w:p w14:paraId="52931526" w14:textId="77777777" w:rsidR="008852FC" w:rsidRPr="00123C3D" w:rsidRDefault="008852FC" w:rsidP="00CC1CA7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</w:tbl>
    <w:p w14:paraId="520F1458" w14:textId="09FEBDFC" w:rsidR="00E043CF" w:rsidRPr="00BD1F8E" w:rsidRDefault="00180A62" w:rsidP="00070594">
      <w:pPr>
        <w:pStyle w:val="ListParagraph"/>
        <w:numPr>
          <w:ilvl w:val="0"/>
          <w:numId w:val="28"/>
        </w:numPr>
        <w:spacing w:after="120"/>
        <w:ind w:left="360"/>
        <w:rPr>
          <w:b/>
          <w:szCs w:val="22"/>
        </w:rPr>
      </w:pPr>
      <w:r>
        <w:t>Follow the directions in the Animals in Our Diets Reading to complete Table 1.</w:t>
      </w:r>
    </w:p>
    <w:p w14:paraId="544AD02C" w14:textId="3C726558" w:rsidR="00F44F93" w:rsidRPr="00F44F93" w:rsidRDefault="00F44F93" w:rsidP="00070594">
      <w:pPr>
        <w:spacing w:after="0"/>
        <w:jc w:val="center"/>
        <w:rPr>
          <w:szCs w:val="22"/>
        </w:rPr>
      </w:pPr>
      <w:r w:rsidRPr="00070594">
        <w:rPr>
          <w:b/>
          <w:szCs w:val="22"/>
        </w:rPr>
        <w:t>Table 1. Your animal-based food diary</w:t>
      </w: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2335"/>
        <w:gridCol w:w="2070"/>
        <w:gridCol w:w="1170"/>
        <w:gridCol w:w="3870"/>
      </w:tblGrid>
      <w:tr w:rsidR="00C34D3C" w14:paraId="614854CA" w14:textId="77777777" w:rsidTr="00C34D3C">
        <w:tc>
          <w:tcPr>
            <w:tcW w:w="2335" w:type="dxa"/>
          </w:tcPr>
          <w:p w14:paraId="55211920" w14:textId="0BA6BC63" w:rsidR="009D68B7" w:rsidRPr="00693E3E" w:rsidRDefault="00EB6278" w:rsidP="001A1C80">
            <w:r>
              <w:t xml:space="preserve">1. </w:t>
            </w:r>
            <w:r w:rsidR="00076405">
              <w:t>Source of a</w:t>
            </w:r>
            <w:r w:rsidR="009D68B7" w:rsidRPr="00693E3E">
              <w:t>nimal protein</w:t>
            </w:r>
          </w:p>
        </w:tc>
        <w:tc>
          <w:tcPr>
            <w:tcW w:w="2070" w:type="dxa"/>
          </w:tcPr>
          <w:p w14:paraId="71CDC51A" w14:textId="44C084B6" w:rsidR="009D68B7" w:rsidRPr="00693E3E" w:rsidRDefault="00EB6278" w:rsidP="001A1C80">
            <w:r>
              <w:t xml:space="preserve">2. </w:t>
            </w:r>
            <w:r w:rsidR="009D68B7" w:rsidRPr="00693E3E">
              <w:t>Amount consumed</w:t>
            </w:r>
          </w:p>
        </w:tc>
        <w:tc>
          <w:tcPr>
            <w:tcW w:w="1170" w:type="dxa"/>
          </w:tcPr>
          <w:p w14:paraId="7E0F6689" w14:textId="28B0050C" w:rsidR="009D68B7" w:rsidRPr="00693E3E" w:rsidRDefault="00EB6278" w:rsidP="001A1C80">
            <w:r>
              <w:t xml:space="preserve">3. </w:t>
            </w:r>
            <w:r w:rsidR="009D68B7">
              <w:t>Protein content</w:t>
            </w:r>
          </w:p>
        </w:tc>
        <w:tc>
          <w:tcPr>
            <w:tcW w:w="3870" w:type="dxa"/>
          </w:tcPr>
          <w:p w14:paraId="2FDD8BC8" w14:textId="03BE696A" w:rsidR="009D68B7" w:rsidRPr="00693E3E" w:rsidRDefault="00EB6278" w:rsidP="001A1C80">
            <w:r>
              <w:t xml:space="preserve">4. </w:t>
            </w:r>
            <w:r w:rsidR="009D68B7" w:rsidRPr="00693E3E">
              <w:t>Amount of food consumed by livestock</w:t>
            </w:r>
            <w:r w:rsidR="009D68B7">
              <w:t xml:space="preserve"> (lbs. of feed)</w:t>
            </w:r>
          </w:p>
        </w:tc>
      </w:tr>
      <w:tr w:rsidR="00C34D3C" w14:paraId="1E0E2B8A" w14:textId="77777777" w:rsidTr="00C34D3C">
        <w:tc>
          <w:tcPr>
            <w:tcW w:w="2335" w:type="dxa"/>
          </w:tcPr>
          <w:p w14:paraId="43E01DBB" w14:textId="7E154759" w:rsidR="009D68B7" w:rsidRDefault="009D68B7" w:rsidP="001A1C80">
            <w:pPr>
              <w:rPr>
                <w:i/>
                <w:color w:val="0070C0"/>
              </w:rPr>
            </w:pPr>
          </w:p>
          <w:p w14:paraId="2EE9C11F" w14:textId="77777777" w:rsidR="00076405" w:rsidRPr="001A1C80" w:rsidRDefault="00076405" w:rsidP="001A1C80">
            <w:pPr>
              <w:rPr>
                <w:i/>
                <w:color w:val="0070C0"/>
              </w:rPr>
            </w:pPr>
          </w:p>
        </w:tc>
        <w:tc>
          <w:tcPr>
            <w:tcW w:w="2070" w:type="dxa"/>
          </w:tcPr>
          <w:p w14:paraId="58A27FC7" w14:textId="44D3699C" w:rsidR="009D68B7" w:rsidRPr="001A1C80" w:rsidRDefault="009D68B7" w:rsidP="00F44F93">
            <w:pPr>
              <w:rPr>
                <w:i/>
                <w:color w:val="0070C0"/>
              </w:rPr>
            </w:pPr>
          </w:p>
        </w:tc>
        <w:tc>
          <w:tcPr>
            <w:tcW w:w="1170" w:type="dxa"/>
          </w:tcPr>
          <w:p w14:paraId="6D0CD400" w14:textId="5AF18BAA" w:rsidR="009D68B7" w:rsidRPr="001A1C80" w:rsidRDefault="009D68B7" w:rsidP="00F44F93">
            <w:pPr>
              <w:rPr>
                <w:i/>
                <w:color w:val="0070C0"/>
              </w:rPr>
            </w:pPr>
            <w:r>
              <w:rPr>
                <w:i/>
                <w:color w:val="0070C0"/>
              </w:rPr>
              <w:t xml:space="preserve">  </w:t>
            </w:r>
          </w:p>
        </w:tc>
        <w:tc>
          <w:tcPr>
            <w:tcW w:w="3870" w:type="dxa"/>
          </w:tcPr>
          <w:p w14:paraId="202DF49F" w14:textId="16E8E806" w:rsidR="009D68B7" w:rsidRPr="001A1C80" w:rsidRDefault="009D68B7" w:rsidP="001A1C80">
            <w:pPr>
              <w:rPr>
                <w:i/>
                <w:color w:val="0070C0"/>
              </w:rPr>
            </w:pPr>
          </w:p>
        </w:tc>
      </w:tr>
      <w:tr w:rsidR="00C34D3C" w14:paraId="1A49D41B" w14:textId="77777777" w:rsidTr="00C34D3C">
        <w:tc>
          <w:tcPr>
            <w:tcW w:w="2335" w:type="dxa"/>
          </w:tcPr>
          <w:p w14:paraId="568FEF39" w14:textId="2C815AB0" w:rsidR="009D68B7" w:rsidRDefault="009D68B7" w:rsidP="001A1C80">
            <w:pPr>
              <w:rPr>
                <w:i/>
                <w:color w:val="0070C0"/>
              </w:rPr>
            </w:pPr>
          </w:p>
          <w:p w14:paraId="20A91451" w14:textId="77777777" w:rsidR="00076405" w:rsidRPr="001A1C80" w:rsidRDefault="00076405" w:rsidP="001A1C80">
            <w:pPr>
              <w:rPr>
                <w:i/>
                <w:color w:val="0070C0"/>
              </w:rPr>
            </w:pPr>
          </w:p>
        </w:tc>
        <w:tc>
          <w:tcPr>
            <w:tcW w:w="2070" w:type="dxa"/>
          </w:tcPr>
          <w:p w14:paraId="117D3056" w14:textId="53E13338" w:rsidR="009D68B7" w:rsidRPr="001A1C80" w:rsidRDefault="009D68B7" w:rsidP="00D944B8">
            <w:pPr>
              <w:rPr>
                <w:i/>
                <w:color w:val="0070C0"/>
              </w:rPr>
            </w:pPr>
          </w:p>
        </w:tc>
        <w:tc>
          <w:tcPr>
            <w:tcW w:w="1170" w:type="dxa"/>
          </w:tcPr>
          <w:p w14:paraId="0AB3FC9B" w14:textId="10C1EE1F" w:rsidR="009D68B7" w:rsidRPr="001A1C80" w:rsidRDefault="009D68B7" w:rsidP="001A1C80">
            <w:pPr>
              <w:rPr>
                <w:i/>
                <w:color w:val="0070C0"/>
              </w:rPr>
            </w:pPr>
          </w:p>
        </w:tc>
        <w:tc>
          <w:tcPr>
            <w:tcW w:w="3870" w:type="dxa"/>
          </w:tcPr>
          <w:p w14:paraId="35EE83FA" w14:textId="39FFF554" w:rsidR="009D68B7" w:rsidRPr="001A1C80" w:rsidRDefault="009D68B7" w:rsidP="001A1C80">
            <w:pPr>
              <w:rPr>
                <w:i/>
                <w:color w:val="0070C0"/>
              </w:rPr>
            </w:pPr>
          </w:p>
        </w:tc>
      </w:tr>
      <w:tr w:rsidR="00C34D3C" w14:paraId="078351E2" w14:textId="77777777" w:rsidTr="00C34D3C">
        <w:tc>
          <w:tcPr>
            <w:tcW w:w="2335" w:type="dxa"/>
          </w:tcPr>
          <w:p w14:paraId="39F1B923" w14:textId="1838EFE1" w:rsidR="009D68B7" w:rsidRDefault="009D68B7" w:rsidP="001A1C80">
            <w:pPr>
              <w:rPr>
                <w:i/>
                <w:color w:val="0070C0"/>
              </w:rPr>
            </w:pPr>
          </w:p>
          <w:p w14:paraId="1D5AD1D3" w14:textId="77777777" w:rsidR="00076405" w:rsidRPr="001A1C80" w:rsidRDefault="00076405" w:rsidP="001A1C80">
            <w:pPr>
              <w:rPr>
                <w:i/>
                <w:color w:val="0070C0"/>
              </w:rPr>
            </w:pPr>
          </w:p>
        </w:tc>
        <w:tc>
          <w:tcPr>
            <w:tcW w:w="2070" w:type="dxa"/>
          </w:tcPr>
          <w:p w14:paraId="4030401A" w14:textId="23BF4848" w:rsidR="009D68B7" w:rsidRPr="001A1C80" w:rsidRDefault="009D68B7" w:rsidP="00F44F93">
            <w:pPr>
              <w:rPr>
                <w:i/>
                <w:color w:val="0070C0"/>
              </w:rPr>
            </w:pPr>
          </w:p>
        </w:tc>
        <w:tc>
          <w:tcPr>
            <w:tcW w:w="1170" w:type="dxa"/>
          </w:tcPr>
          <w:p w14:paraId="161804FB" w14:textId="08881F9F" w:rsidR="009D68B7" w:rsidRPr="001A1C80" w:rsidRDefault="009D68B7" w:rsidP="001A1C80">
            <w:pPr>
              <w:rPr>
                <w:i/>
                <w:color w:val="0070C0"/>
              </w:rPr>
            </w:pPr>
          </w:p>
        </w:tc>
        <w:tc>
          <w:tcPr>
            <w:tcW w:w="3870" w:type="dxa"/>
          </w:tcPr>
          <w:p w14:paraId="3283DB5D" w14:textId="1F800468" w:rsidR="009D68B7" w:rsidRPr="001A1C80" w:rsidRDefault="009D68B7" w:rsidP="001A1C80">
            <w:pPr>
              <w:rPr>
                <w:i/>
                <w:color w:val="0070C0"/>
              </w:rPr>
            </w:pPr>
          </w:p>
        </w:tc>
      </w:tr>
      <w:tr w:rsidR="00C34D3C" w14:paraId="2FD6FBA0" w14:textId="77777777" w:rsidTr="00C34D3C">
        <w:tc>
          <w:tcPr>
            <w:tcW w:w="2335" w:type="dxa"/>
          </w:tcPr>
          <w:p w14:paraId="38B9EA74" w14:textId="5B573898" w:rsidR="009D68B7" w:rsidRDefault="009D68B7" w:rsidP="001A1C80">
            <w:pPr>
              <w:rPr>
                <w:i/>
                <w:color w:val="0070C0"/>
              </w:rPr>
            </w:pPr>
          </w:p>
          <w:p w14:paraId="53E90F6F" w14:textId="129351E8" w:rsidR="00076405" w:rsidRPr="001A1C80" w:rsidRDefault="00076405" w:rsidP="001A1C80">
            <w:pPr>
              <w:rPr>
                <w:i/>
                <w:color w:val="0070C0"/>
              </w:rPr>
            </w:pPr>
          </w:p>
        </w:tc>
        <w:tc>
          <w:tcPr>
            <w:tcW w:w="2070" w:type="dxa"/>
          </w:tcPr>
          <w:p w14:paraId="2F020857" w14:textId="65AB1358" w:rsidR="009D68B7" w:rsidRPr="001A1C80" w:rsidRDefault="009D68B7" w:rsidP="00F44F93">
            <w:pPr>
              <w:rPr>
                <w:i/>
                <w:color w:val="0070C0"/>
              </w:rPr>
            </w:pPr>
          </w:p>
        </w:tc>
        <w:tc>
          <w:tcPr>
            <w:tcW w:w="1170" w:type="dxa"/>
          </w:tcPr>
          <w:p w14:paraId="7C06C479" w14:textId="6931B914" w:rsidR="009D68B7" w:rsidRPr="001A1C80" w:rsidRDefault="009D68B7" w:rsidP="00F44F93">
            <w:pPr>
              <w:rPr>
                <w:i/>
                <w:color w:val="0070C0"/>
              </w:rPr>
            </w:pPr>
            <w:r w:rsidRPr="001A1C80">
              <w:rPr>
                <w:i/>
                <w:color w:val="0070C0"/>
              </w:rPr>
              <w:t xml:space="preserve"> </w:t>
            </w:r>
          </w:p>
        </w:tc>
        <w:tc>
          <w:tcPr>
            <w:tcW w:w="3870" w:type="dxa"/>
          </w:tcPr>
          <w:p w14:paraId="2AAC521D" w14:textId="699BDD34" w:rsidR="009D68B7" w:rsidRPr="001A1C80" w:rsidRDefault="009D68B7" w:rsidP="001A1C80">
            <w:pPr>
              <w:rPr>
                <w:i/>
                <w:color w:val="0070C0"/>
              </w:rPr>
            </w:pPr>
          </w:p>
        </w:tc>
      </w:tr>
      <w:tr w:rsidR="00C34D3C" w14:paraId="1E013C8F" w14:textId="77777777" w:rsidTr="00070594">
        <w:tc>
          <w:tcPr>
            <w:tcW w:w="2335" w:type="dxa"/>
          </w:tcPr>
          <w:p w14:paraId="4F642E52" w14:textId="27E075E1" w:rsidR="009D68B7" w:rsidRDefault="009D68B7" w:rsidP="001A1C80">
            <w:pPr>
              <w:rPr>
                <w:i/>
                <w:color w:val="0070C0"/>
              </w:rPr>
            </w:pPr>
          </w:p>
          <w:p w14:paraId="658001D7" w14:textId="77777777" w:rsidR="00076405" w:rsidRPr="001A1C80" w:rsidRDefault="00076405" w:rsidP="001A1C80">
            <w:pPr>
              <w:rPr>
                <w:i/>
                <w:color w:val="0070C0"/>
              </w:rPr>
            </w:pPr>
          </w:p>
        </w:tc>
        <w:tc>
          <w:tcPr>
            <w:tcW w:w="2070" w:type="dxa"/>
            <w:shd w:val="clear" w:color="auto" w:fill="D9D9D9" w:themeFill="background1" w:themeFillShade="D9"/>
          </w:tcPr>
          <w:p w14:paraId="7AD37157" w14:textId="77777777" w:rsidR="009D68B7" w:rsidRPr="001A1C80" w:rsidRDefault="009D68B7" w:rsidP="001A1C80">
            <w:pPr>
              <w:rPr>
                <w:i/>
                <w:color w:val="0070C0"/>
              </w:rPr>
            </w:pPr>
          </w:p>
        </w:tc>
        <w:tc>
          <w:tcPr>
            <w:tcW w:w="1170" w:type="dxa"/>
          </w:tcPr>
          <w:p w14:paraId="1CB00773" w14:textId="234EFA2E" w:rsidR="009D68B7" w:rsidRPr="00712719" w:rsidRDefault="009D68B7" w:rsidP="00F44F93">
            <w:pPr>
              <w:rPr>
                <w:i/>
                <w:color w:val="0070C0"/>
              </w:rPr>
            </w:pPr>
          </w:p>
        </w:tc>
        <w:tc>
          <w:tcPr>
            <w:tcW w:w="3870" w:type="dxa"/>
          </w:tcPr>
          <w:p w14:paraId="281A8F89" w14:textId="2B75EB78" w:rsidR="009D68B7" w:rsidRPr="00712719" w:rsidRDefault="009D68B7" w:rsidP="001A1C80">
            <w:pPr>
              <w:rPr>
                <w:i/>
                <w:color w:val="0070C0"/>
              </w:rPr>
            </w:pPr>
          </w:p>
        </w:tc>
      </w:tr>
    </w:tbl>
    <w:p w14:paraId="307CFFDC" w14:textId="77777777" w:rsidR="00B51729" w:rsidRDefault="00B51729" w:rsidP="00B51729">
      <w:pPr>
        <w:rPr>
          <w:color w:val="0070C0"/>
        </w:rPr>
      </w:pPr>
    </w:p>
    <w:p w14:paraId="14F64EB0" w14:textId="3EDC1E03" w:rsidR="00750633" w:rsidRDefault="00180A62" w:rsidP="00070594">
      <w:pPr>
        <w:spacing w:after="0"/>
      </w:pPr>
      <w:r>
        <w:t xml:space="preserve">3. </w:t>
      </w:r>
      <w:r w:rsidR="00750633">
        <w:t>How much animal protein did you consume</w:t>
      </w:r>
      <w:r w:rsidR="00CD3CCA">
        <w:t xml:space="preserve"> in 24 hours</w:t>
      </w:r>
      <w:r w:rsidR="00750633">
        <w:t xml:space="preserve">?  </w:t>
      </w:r>
      <w:r w:rsidR="00750633" w:rsidRPr="00D944B8">
        <w:rPr>
          <w:color w:val="000000" w:themeColor="text1"/>
        </w:rPr>
        <w:t>_</w:t>
      </w:r>
      <w:r w:rsidR="00D944B8" w:rsidRPr="00D944B8">
        <w:rPr>
          <w:i/>
          <w:color w:val="000000" w:themeColor="text1"/>
          <w:u w:val="single"/>
        </w:rPr>
        <w:t>__</w:t>
      </w:r>
      <w:r w:rsidR="00750633" w:rsidRPr="00D944B8">
        <w:rPr>
          <w:color w:val="000000" w:themeColor="text1"/>
        </w:rPr>
        <w:t>_ g</w:t>
      </w:r>
    </w:p>
    <w:p w14:paraId="48356C8F" w14:textId="77777777" w:rsidR="005F27E8" w:rsidRDefault="00750633" w:rsidP="00750633">
      <w:pPr>
        <w:spacing w:after="0"/>
        <w:ind w:left="360"/>
      </w:pPr>
      <w:r>
        <w:t xml:space="preserve">The USDA recommends that you eat roughly 50 g </w:t>
      </w:r>
      <w:r w:rsidR="005F27E8">
        <w:t xml:space="preserve">of protein </w:t>
      </w:r>
      <w:r w:rsidR="008741A5">
        <w:t xml:space="preserve">per day. How close to this recommendation are you getting?  </w:t>
      </w:r>
    </w:p>
    <w:p w14:paraId="17D5CEFA" w14:textId="77777777" w:rsidR="00CB4C70" w:rsidRDefault="00CB4C70" w:rsidP="00CB4C70">
      <w:pPr>
        <w:pStyle w:val="Heading2"/>
      </w:pPr>
      <w:r>
        <w:t>Step 2: Find your agricultural protein footprint</w:t>
      </w:r>
    </w:p>
    <w:p w14:paraId="416BE7DF" w14:textId="38CFDE1B" w:rsidR="00252C63" w:rsidRDefault="00E95F68" w:rsidP="00070594">
      <w:pPr>
        <w:pStyle w:val="ListParagraph"/>
        <w:numPr>
          <w:ilvl w:val="0"/>
          <w:numId w:val="32"/>
        </w:numPr>
        <w:spacing w:after="0"/>
        <w:ind w:left="360"/>
      </w:pPr>
      <w:r w:rsidRPr="00070594">
        <w:rPr>
          <w:b/>
        </w:rPr>
        <w:t xml:space="preserve">Your smallest agricultural footprint. </w:t>
      </w:r>
      <w:r w:rsidR="00F32C38" w:rsidRPr="00070594">
        <w:rPr>
          <w:b/>
        </w:rPr>
        <w:t xml:space="preserve"> </w:t>
      </w:r>
      <w:r w:rsidR="00252C63">
        <w:t>The s</w:t>
      </w:r>
      <w:r>
        <w:t>mallest agricultural foot</w:t>
      </w:r>
      <w:r w:rsidR="00252C63">
        <w:t xml:space="preserve">print comes from eating only plant protein. How many pounds of beans would you have to eat to get the same amount of protein that you got from animal </w:t>
      </w:r>
      <w:proofErr w:type="gramStart"/>
      <w:r w:rsidR="00252C63">
        <w:t>products?</w:t>
      </w:r>
      <w:r w:rsidR="00363F76">
        <w:t>_</w:t>
      </w:r>
      <w:proofErr w:type="gramEnd"/>
      <w:r w:rsidR="00363F76">
        <w:t xml:space="preserve">_____ </w:t>
      </w:r>
      <w:proofErr w:type="spellStart"/>
      <w:r w:rsidR="00363F76">
        <w:t>lbs</w:t>
      </w:r>
      <w:proofErr w:type="spellEnd"/>
      <w:r w:rsidR="00252C63">
        <w:t xml:space="preserve"> </w:t>
      </w:r>
    </w:p>
    <w:p w14:paraId="63AB3398" w14:textId="4B2BC2D5" w:rsidR="008741A5" w:rsidRDefault="008741A5" w:rsidP="009D68B7">
      <w:pPr>
        <w:spacing w:after="0"/>
        <w:ind w:left="360"/>
        <w:rPr>
          <w:i/>
          <w:color w:val="0070C0"/>
        </w:rPr>
      </w:pPr>
    </w:p>
    <w:p w14:paraId="78F7BF91" w14:textId="17348799" w:rsidR="002C04B6" w:rsidRPr="002C04B6" w:rsidRDefault="00E95F68" w:rsidP="00070594">
      <w:pPr>
        <w:pStyle w:val="ListParagraph"/>
        <w:numPr>
          <w:ilvl w:val="0"/>
          <w:numId w:val="32"/>
        </w:numPr>
        <w:spacing w:after="0"/>
        <w:ind w:left="360"/>
      </w:pPr>
      <w:r w:rsidRPr="00070594">
        <w:rPr>
          <w:b/>
        </w:rPr>
        <w:t xml:space="preserve">Your actual agricultural footprint.  </w:t>
      </w:r>
      <w:r w:rsidR="009D68B7">
        <w:t>How many pounds of fee</w:t>
      </w:r>
      <w:r w:rsidR="008741A5">
        <w:t>d</w:t>
      </w:r>
      <w:r w:rsidR="00252C63">
        <w:t xml:space="preserve"> (which could be beans)</w:t>
      </w:r>
      <w:r w:rsidR="008741A5">
        <w:t xml:space="preserve"> are needed to grow the animals</w:t>
      </w:r>
      <w:r w:rsidR="009D68B7">
        <w:t xml:space="preserve"> that provided</w:t>
      </w:r>
      <w:r w:rsidR="008852FC">
        <w:t xml:space="preserve"> the protein you consumed? </w:t>
      </w:r>
      <w:r w:rsidR="00D944B8">
        <w:t xml:space="preserve">_____ </w:t>
      </w:r>
      <w:proofErr w:type="spellStart"/>
      <w:r w:rsidR="00363F76">
        <w:t>lbs</w:t>
      </w:r>
      <w:proofErr w:type="spellEnd"/>
    </w:p>
    <w:p w14:paraId="537D24FF" w14:textId="77777777" w:rsidR="002C04B6" w:rsidRDefault="002C04B6" w:rsidP="002C04B6">
      <w:pPr>
        <w:spacing w:after="0"/>
        <w:ind w:left="360"/>
      </w:pPr>
    </w:p>
    <w:p w14:paraId="5AA8049F" w14:textId="77777777" w:rsidR="004D5D3A" w:rsidRDefault="004D5D3A" w:rsidP="002C04B6">
      <w:pPr>
        <w:spacing w:after="0"/>
        <w:ind w:left="360"/>
      </w:pPr>
    </w:p>
    <w:p w14:paraId="7AC61E9A" w14:textId="77777777" w:rsidR="004D5D3A" w:rsidRDefault="004D5D3A" w:rsidP="002C04B6">
      <w:pPr>
        <w:spacing w:after="0"/>
        <w:ind w:left="360"/>
      </w:pPr>
    </w:p>
    <w:p w14:paraId="1D90E7CB" w14:textId="77777777" w:rsidR="004D5D3A" w:rsidRDefault="004D5D3A" w:rsidP="002C04B6">
      <w:pPr>
        <w:spacing w:after="0"/>
        <w:ind w:left="360"/>
      </w:pPr>
    </w:p>
    <w:p w14:paraId="5B19154F" w14:textId="77777777" w:rsidR="004D5D3A" w:rsidRDefault="004D5D3A" w:rsidP="002C04B6">
      <w:pPr>
        <w:spacing w:after="0"/>
        <w:ind w:left="360"/>
      </w:pPr>
    </w:p>
    <w:p w14:paraId="6C536B3C" w14:textId="77777777" w:rsidR="004D5D3A" w:rsidRDefault="004D5D3A" w:rsidP="002C04B6">
      <w:pPr>
        <w:spacing w:after="0"/>
        <w:ind w:left="360"/>
      </w:pPr>
    </w:p>
    <w:p w14:paraId="03012647" w14:textId="6984FD54" w:rsidR="00FA41A1" w:rsidRDefault="00BF713F" w:rsidP="00070594">
      <w:pPr>
        <w:pStyle w:val="ListParagraph"/>
        <w:numPr>
          <w:ilvl w:val="0"/>
          <w:numId w:val="32"/>
        </w:numPr>
        <w:spacing w:after="0"/>
        <w:ind w:left="360"/>
        <w:contextualSpacing w:val="0"/>
      </w:pPr>
      <w:r>
        <w:lastRenderedPageBreak/>
        <w:t>N</w:t>
      </w:r>
      <w:r w:rsidR="00343032">
        <w:t xml:space="preserve">otice that animals consume more than 1 pound of food for every pound of protein they produce. </w:t>
      </w:r>
      <w:r w:rsidR="006F5F72">
        <w:t>Use what you know about cellular respiration to explain w</w:t>
      </w:r>
      <w:r w:rsidR="003B45AF">
        <w:t xml:space="preserve">hy </w:t>
      </w:r>
      <w:r w:rsidR="00343032">
        <w:t>this happens.</w:t>
      </w:r>
    </w:p>
    <w:p w14:paraId="51E5EA8D" w14:textId="77777777" w:rsidR="008852FC" w:rsidRPr="00123C3D" w:rsidRDefault="008852FC" w:rsidP="008852FC">
      <w:pPr>
        <w:pStyle w:val="ListParagraph"/>
        <w:numPr>
          <w:ilvl w:val="0"/>
          <w:numId w:val="0"/>
        </w:numPr>
        <w:spacing w:after="120"/>
        <w:ind w:left="720"/>
        <w:rPr>
          <w:rFonts w:cs="Arial"/>
          <w:i/>
          <w:color w:val="FF0000"/>
          <w:szCs w:val="22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8852FC" w:rsidRPr="00123C3D" w14:paraId="226EC64E" w14:textId="77777777" w:rsidTr="00CC1CA7">
        <w:trPr>
          <w:trHeight w:val="521"/>
        </w:trPr>
        <w:tc>
          <w:tcPr>
            <w:tcW w:w="9576" w:type="dxa"/>
          </w:tcPr>
          <w:p w14:paraId="7C63F9B0" w14:textId="77777777" w:rsidR="008852FC" w:rsidRPr="00123C3D" w:rsidRDefault="008852FC" w:rsidP="00CC1CA7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8852FC" w:rsidRPr="00123C3D" w14:paraId="219E73A9" w14:textId="77777777" w:rsidTr="00CC1CA7">
        <w:tc>
          <w:tcPr>
            <w:tcW w:w="9576" w:type="dxa"/>
          </w:tcPr>
          <w:p w14:paraId="0EBA716F" w14:textId="77777777" w:rsidR="008852FC" w:rsidRPr="00123C3D" w:rsidRDefault="008852FC" w:rsidP="00CC1CA7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8852FC" w:rsidRPr="00123C3D" w14:paraId="4DF78A3B" w14:textId="77777777" w:rsidTr="00CC1CA7">
        <w:tc>
          <w:tcPr>
            <w:tcW w:w="9576" w:type="dxa"/>
          </w:tcPr>
          <w:p w14:paraId="56C7E70C" w14:textId="77777777" w:rsidR="008852FC" w:rsidRPr="00123C3D" w:rsidRDefault="008852FC" w:rsidP="00CC1CA7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8852FC" w:rsidRPr="00123C3D" w14:paraId="17E0BD17" w14:textId="77777777" w:rsidTr="00CC1CA7">
        <w:tc>
          <w:tcPr>
            <w:tcW w:w="9576" w:type="dxa"/>
          </w:tcPr>
          <w:p w14:paraId="2C7ECF3A" w14:textId="77777777" w:rsidR="008852FC" w:rsidRPr="00123C3D" w:rsidRDefault="008852FC" w:rsidP="00CC1CA7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</w:tbl>
    <w:p w14:paraId="68B6D586" w14:textId="0848F433" w:rsidR="00252C63" w:rsidRDefault="00252C63" w:rsidP="00070594">
      <w:pPr>
        <w:pStyle w:val="ListParagraph"/>
        <w:numPr>
          <w:ilvl w:val="0"/>
          <w:numId w:val="32"/>
        </w:numPr>
        <w:ind w:left="360"/>
      </w:pPr>
      <w:r w:rsidRPr="0076534B">
        <w:rPr>
          <w:b/>
        </w:rPr>
        <w:t>Make a scale drawing of your agricultural protein footprint.</w:t>
      </w:r>
      <w:r>
        <w:t xml:space="preserve"> Use a </w:t>
      </w:r>
      <w:r w:rsidR="00343032">
        <w:t xml:space="preserve">sheet </w:t>
      </w:r>
      <w:r>
        <w:t>of graph paper</w:t>
      </w:r>
      <w:r w:rsidR="0076534B">
        <w:t xml:space="preserve">.  Let each square represent 0.1 </w:t>
      </w:r>
      <w:proofErr w:type="spellStart"/>
      <w:r w:rsidR="0076534B">
        <w:t>lb</w:t>
      </w:r>
      <w:proofErr w:type="spellEnd"/>
      <w:r w:rsidR="0076534B">
        <w:t xml:space="preserve"> feed</w:t>
      </w:r>
      <w:r w:rsidR="00343032">
        <w:t xml:space="preserve"> or </w:t>
      </w:r>
      <w:r w:rsidR="0076534B">
        <w:t xml:space="preserve">beans.  In one corner, draw a line around the number of squares that represent the mass of beans equivalent to the animal protein that you ate. (See question </w:t>
      </w:r>
      <w:r w:rsidR="00070594">
        <w:t>4</w:t>
      </w:r>
      <w:r w:rsidR="0076534B">
        <w:t>.) Shade in that area.</w:t>
      </w:r>
    </w:p>
    <w:p w14:paraId="492A7402" w14:textId="3A5E51EC" w:rsidR="0076534B" w:rsidRDefault="0076534B" w:rsidP="0076534B">
      <w:pPr>
        <w:ind w:left="360"/>
      </w:pPr>
      <w:r>
        <w:t>In another part of the graph paper, draw lines around squares representing the amount of feed it would take to produce each of the different animal products that you ate.</w:t>
      </w:r>
      <w:r w:rsidR="00070594">
        <w:t xml:space="preserve"> </w:t>
      </w:r>
      <w:r w:rsidR="00E95F68">
        <w:t xml:space="preserve">(See question </w:t>
      </w:r>
      <w:r w:rsidR="00070594">
        <w:t>5</w:t>
      </w:r>
      <w:r w:rsidR="00E95F68">
        <w:t>.)</w:t>
      </w:r>
      <w:r>
        <w:t xml:space="preserve"> Label each area you outline.</w:t>
      </w:r>
    </w:p>
    <w:p w14:paraId="7CB15401" w14:textId="3CC18A6C" w:rsidR="0076534B" w:rsidRDefault="0076534B" w:rsidP="0076534B">
      <w:pPr>
        <w:ind w:left="360"/>
      </w:pPr>
      <w:r>
        <w:t xml:space="preserve">How does your </w:t>
      </w:r>
      <w:r w:rsidR="00E95F68">
        <w:t xml:space="preserve">actual </w:t>
      </w:r>
      <w:r>
        <w:t xml:space="preserve">agricultural protein footprint compare to that of the smallest </w:t>
      </w:r>
      <w:r w:rsidR="00E95F68">
        <w:t xml:space="preserve">agricultural footprint based on a </w:t>
      </w:r>
      <w:r>
        <w:t>bean diet?</w:t>
      </w:r>
    </w:p>
    <w:p w14:paraId="37DC8692" w14:textId="77777777" w:rsidR="0076534B" w:rsidRDefault="0076534B" w:rsidP="0076534B">
      <w:pPr>
        <w:rPr>
          <w:i/>
          <w:color w:val="0070C0"/>
        </w:rPr>
      </w:pPr>
      <w:bookmarkStart w:id="0" w:name="_GoBack"/>
      <w:bookmarkEnd w:id="0"/>
    </w:p>
    <w:p w14:paraId="75BD50D3" w14:textId="77777777" w:rsidR="00D944B8" w:rsidRDefault="00D944B8" w:rsidP="0076534B">
      <w:pPr>
        <w:rPr>
          <w:i/>
          <w:color w:val="0070C0"/>
        </w:rPr>
      </w:pPr>
    </w:p>
    <w:p w14:paraId="7AD29500" w14:textId="77777777" w:rsidR="00D944B8" w:rsidRDefault="00D944B8" w:rsidP="0076534B">
      <w:pPr>
        <w:rPr>
          <w:i/>
          <w:color w:val="0070C0"/>
        </w:rPr>
      </w:pPr>
    </w:p>
    <w:p w14:paraId="7BAB25FF" w14:textId="77777777" w:rsidR="00D944B8" w:rsidRDefault="00D944B8" w:rsidP="0076534B">
      <w:pPr>
        <w:rPr>
          <w:i/>
          <w:color w:val="0070C0"/>
        </w:rPr>
      </w:pPr>
    </w:p>
    <w:p w14:paraId="6FDD915C" w14:textId="77777777" w:rsidR="00D944B8" w:rsidRDefault="00D944B8" w:rsidP="0076534B">
      <w:pPr>
        <w:rPr>
          <w:i/>
          <w:color w:val="0070C0"/>
        </w:rPr>
      </w:pPr>
    </w:p>
    <w:p w14:paraId="221E5BA7" w14:textId="77777777" w:rsidR="00D944B8" w:rsidRDefault="00D944B8" w:rsidP="0076534B">
      <w:pPr>
        <w:rPr>
          <w:i/>
          <w:color w:val="0070C0"/>
        </w:rPr>
      </w:pPr>
    </w:p>
    <w:p w14:paraId="4DB2807A" w14:textId="77777777" w:rsidR="00D944B8" w:rsidRDefault="00D944B8" w:rsidP="0076534B">
      <w:pPr>
        <w:rPr>
          <w:i/>
          <w:color w:val="0070C0"/>
        </w:rPr>
      </w:pPr>
    </w:p>
    <w:p w14:paraId="53F7A59B" w14:textId="77777777" w:rsidR="00D944B8" w:rsidRDefault="00D944B8" w:rsidP="0076534B">
      <w:pPr>
        <w:rPr>
          <w:i/>
          <w:color w:val="0070C0"/>
        </w:rPr>
      </w:pPr>
    </w:p>
    <w:p w14:paraId="5E990A9E" w14:textId="77777777" w:rsidR="00D944B8" w:rsidRDefault="00D944B8" w:rsidP="0076534B">
      <w:pPr>
        <w:rPr>
          <w:i/>
          <w:color w:val="0070C0"/>
        </w:rPr>
      </w:pPr>
    </w:p>
    <w:p w14:paraId="3244E425" w14:textId="77777777" w:rsidR="00D944B8" w:rsidRDefault="00D944B8" w:rsidP="0076534B">
      <w:pPr>
        <w:rPr>
          <w:i/>
          <w:color w:val="0070C0"/>
        </w:rPr>
      </w:pPr>
    </w:p>
    <w:p w14:paraId="5745E072" w14:textId="77777777" w:rsidR="004D5D3A" w:rsidRDefault="004D5D3A" w:rsidP="0076534B">
      <w:pPr>
        <w:rPr>
          <w:i/>
          <w:color w:val="0070C0"/>
        </w:rPr>
      </w:pPr>
    </w:p>
    <w:p w14:paraId="120B11B1" w14:textId="77777777" w:rsidR="00D944B8" w:rsidRPr="0076534B" w:rsidRDefault="00D944B8" w:rsidP="0076534B">
      <w:pPr>
        <w:rPr>
          <w:i/>
          <w:color w:val="0070C0"/>
        </w:rPr>
      </w:pPr>
    </w:p>
    <w:p w14:paraId="22236775" w14:textId="76034516" w:rsidR="007526C4" w:rsidRDefault="000A33CE" w:rsidP="00070594">
      <w:pPr>
        <w:pStyle w:val="ListParagraph"/>
        <w:numPr>
          <w:ilvl w:val="0"/>
          <w:numId w:val="32"/>
        </w:numPr>
        <w:spacing w:after="0"/>
        <w:ind w:left="360"/>
      </w:pPr>
      <w:r>
        <w:t>By 2050, the world’s population will be about 9 billion people – a 28% increase</w:t>
      </w:r>
      <w:r w:rsidR="00BF713F">
        <w:t xml:space="preserve"> from today’s population</w:t>
      </w:r>
      <w:r>
        <w:t xml:space="preserve">. </w:t>
      </w:r>
      <w:r w:rsidR="00BF713F">
        <w:t xml:space="preserve">However, </w:t>
      </w:r>
      <w:r w:rsidR="008852FC">
        <w:t xml:space="preserve">almost </w:t>
      </w:r>
      <w:r>
        <w:t xml:space="preserve">all of the world’s productive agricultural land is already in use.  </w:t>
      </w:r>
      <w:r w:rsidR="00BF713F">
        <w:t xml:space="preserve">Think about what you learned from your class’s study of your agricultural protein footprints. </w:t>
      </w:r>
      <w:r>
        <w:t xml:space="preserve">What are the implications of </w:t>
      </w:r>
      <w:r w:rsidR="00BF713F">
        <w:t xml:space="preserve">what you learned on </w:t>
      </w:r>
      <w:r>
        <w:t>this problem of feeding the world?</w:t>
      </w:r>
    </w:p>
    <w:p w14:paraId="23C2C6BE" w14:textId="77777777" w:rsidR="008852FC" w:rsidRPr="00123C3D" w:rsidRDefault="008852FC" w:rsidP="008852FC">
      <w:pPr>
        <w:pStyle w:val="ListParagraph"/>
        <w:numPr>
          <w:ilvl w:val="0"/>
          <w:numId w:val="0"/>
        </w:numPr>
        <w:spacing w:after="120"/>
        <w:ind w:left="720"/>
        <w:rPr>
          <w:rFonts w:cs="Arial"/>
          <w:i/>
          <w:color w:val="FF0000"/>
          <w:szCs w:val="22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8852FC" w:rsidRPr="00123C3D" w14:paraId="30B286EC" w14:textId="77777777" w:rsidTr="00CC1CA7">
        <w:trPr>
          <w:trHeight w:val="521"/>
        </w:trPr>
        <w:tc>
          <w:tcPr>
            <w:tcW w:w="9576" w:type="dxa"/>
          </w:tcPr>
          <w:p w14:paraId="024F2106" w14:textId="77777777" w:rsidR="008852FC" w:rsidRPr="00123C3D" w:rsidRDefault="008852FC" w:rsidP="00CC1CA7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8852FC" w:rsidRPr="00123C3D" w14:paraId="24DC18BF" w14:textId="77777777" w:rsidTr="00CC1CA7">
        <w:tc>
          <w:tcPr>
            <w:tcW w:w="9576" w:type="dxa"/>
          </w:tcPr>
          <w:p w14:paraId="4BEED7DD" w14:textId="77777777" w:rsidR="008852FC" w:rsidRPr="00123C3D" w:rsidRDefault="008852FC" w:rsidP="00CC1CA7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8852FC" w:rsidRPr="00123C3D" w14:paraId="743F36CC" w14:textId="77777777" w:rsidTr="00CC1CA7">
        <w:tc>
          <w:tcPr>
            <w:tcW w:w="9576" w:type="dxa"/>
          </w:tcPr>
          <w:p w14:paraId="2AAE1A99" w14:textId="77777777" w:rsidR="008852FC" w:rsidRPr="00123C3D" w:rsidRDefault="008852FC" w:rsidP="00CC1CA7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8852FC" w:rsidRPr="00123C3D" w14:paraId="28D0E493" w14:textId="77777777" w:rsidTr="00CC1CA7">
        <w:tc>
          <w:tcPr>
            <w:tcW w:w="9576" w:type="dxa"/>
          </w:tcPr>
          <w:p w14:paraId="38261A6F" w14:textId="77777777" w:rsidR="008852FC" w:rsidRPr="00123C3D" w:rsidRDefault="008852FC" w:rsidP="00CC1CA7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</w:tbl>
    <w:p w14:paraId="3940234C" w14:textId="54ECCE22" w:rsidR="003E06EF" w:rsidRPr="00430D4D" w:rsidRDefault="003E06EF" w:rsidP="008852FC"/>
    <w:sectPr w:rsidR="003E06EF" w:rsidRPr="00430D4D" w:rsidSect="004D5D3A">
      <w:footerReference w:type="default" r:id="rId7"/>
      <w:headerReference w:type="first" r:id="rId8"/>
      <w:footerReference w:type="first" r:id="rId9"/>
      <w:pgSz w:w="12240" w:h="15840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BBD6B1" w14:textId="77777777" w:rsidR="007B34CB" w:rsidRDefault="007B34CB">
      <w:r>
        <w:separator/>
      </w:r>
    </w:p>
  </w:endnote>
  <w:endnote w:type="continuationSeparator" w:id="0">
    <w:p w14:paraId="524F6346" w14:textId="77777777" w:rsidR="007B34CB" w:rsidRDefault="007B3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FE000" w14:textId="304A1875" w:rsidR="00F538F4" w:rsidRDefault="003B45AF" w:rsidP="00F538F4">
    <w:pPr>
      <w:pStyle w:val="Footer"/>
      <w:spacing w:after="0"/>
      <w:jc w:val="right"/>
      <w:rPr>
        <w:i/>
        <w:color w:val="FF0000"/>
        <w:sz w:val="16"/>
        <w:szCs w:val="16"/>
      </w:rPr>
    </w:pPr>
    <w:r>
      <w:rPr>
        <w:i/>
        <w:sz w:val="16"/>
        <w:szCs w:val="16"/>
      </w:rPr>
      <w:t>Animals</w:t>
    </w:r>
    <w:r w:rsidR="00F538F4" w:rsidRPr="008B5602">
      <w:rPr>
        <w:i/>
        <w:color w:val="FF0000"/>
        <w:sz w:val="16"/>
        <w:szCs w:val="16"/>
      </w:rPr>
      <w:t xml:space="preserve"> </w:t>
    </w:r>
    <w:r w:rsidR="00F538F4" w:rsidRPr="008B5602">
      <w:rPr>
        <w:i/>
        <w:sz w:val="16"/>
        <w:szCs w:val="16"/>
      </w:rPr>
      <w:t xml:space="preserve">Unit, </w:t>
    </w:r>
    <w:r w:rsidR="00E95F68">
      <w:rPr>
        <w:i/>
        <w:sz w:val="16"/>
        <w:szCs w:val="16"/>
      </w:rPr>
      <w:t>Community Connection Activity</w:t>
    </w:r>
  </w:p>
  <w:p w14:paraId="1344DFE3" w14:textId="3F8489D2" w:rsidR="007F4969" w:rsidRPr="004D5D3A" w:rsidRDefault="00F538F4" w:rsidP="004D5D3A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 w:rsidR="004D5D3A">
      <w:rPr>
        <w:noProof/>
        <w:color w:val="000000" w:themeColor="text1"/>
        <w:sz w:val="16"/>
        <w:szCs w:val="16"/>
      </w:rPr>
      <w:t>2</w:t>
    </w:r>
    <w:r w:rsidRPr="00F538F4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E77D00" w14:textId="77777777" w:rsidR="007F4969" w:rsidRDefault="007F4969" w:rsidP="007422D2">
    <w:pPr>
      <w:pStyle w:val="Footer"/>
      <w:framePr w:wrap="around" w:vAnchor="text" w:hAnchor="page" w:x="10388" w:y="-161"/>
      <w:rPr>
        <w:rStyle w:val="PageNumber"/>
      </w:rPr>
    </w:pPr>
  </w:p>
  <w:p w14:paraId="08D6886B" w14:textId="7AA2ACF9" w:rsidR="004D5D3A" w:rsidRDefault="004D5D3A" w:rsidP="004D5D3A">
    <w:pPr>
      <w:pStyle w:val="Footer"/>
      <w:spacing w:after="0"/>
      <w:jc w:val="right"/>
      <w:rPr>
        <w:i/>
        <w:sz w:val="16"/>
        <w:szCs w:val="16"/>
      </w:rPr>
    </w:pPr>
    <w:r w:rsidRPr="00FA41A1">
      <w:rPr>
        <w:i/>
        <w:noProof/>
      </w:rPr>
      <w:drawing>
        <wp:anchor distT="0" distB="0" distL="114300" distR="114300" simplePos="0" relativeHeight="251659264" behindDoc="0" locked="0" layoutInCell="1" allowOverlap="1" wp14:anchorId="38C76051" wp14:editId="2922EEAB">
          <wp:simplePos x="0" y="0"/>
          <wp:positionH relativeFrom="margin">
            <wp:posOffset>26035</wp:posOffset>
          </wp:positionH>
          <wp:positionV relativeFrom="paragraph">
            <wp:posOffset>64044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sz w:val="16"/>
        <w:szCs w:val="16"/>
      </w:rPr>
      <w:t xml:space="preserve">  </w:t>
    </w:r>
    <w:r>
      <w:rPr>
        <w:i/>
        <w:sz w:val="16"/>
        <w:szCs w:val="16"/>
      </w:rPr>
      <w:tab/>
    </w:r>
  </w:p>
  <w:p w14:paraId="21B336B4" w14:textId="293C3356" w:rsidR="00F538F4" w:rsidRPr="008B5602" w:rsidRDefault="00435931" w:rsidP="004D5D3A">
    <w:pPr>
      <w:pStyle w:val="Footer"/>
      <w:spacing w:after="0"/>
      <w:jc w:val="right"/>
      <w:rPr>
        <w:i/>
        <w:sz w:val="16"/>
        <w:szCs w:val="16"/>
      </w:rPr>
    </w:pPr>
    <w:r>
      <w:rPr>
        <w:i/>
        <w:sz w:val="16"/>
        <w:szCs w:val="16"/>
      </w:rPr>
      <w:t>Animals</w:t>
    </w:r>
    <w:r w:rsidR="00FA41A1" w:rsidRPr="00FA41A1">
      <w:rPr>
        <w:i/>
        <w:sz w:val="16"/>
        <w:szCs w:val="16"/>
      </w:rPr>
      <w:t xml:space="preserve"> </w:t>
    </w:r>
    <w:r w:rsidR="00F538F4" w:rsidRPr="008B5602">
      <w:rPr>
        <w:i/>
        <w:sz w:val="16"/>
        <w:szCs w:val="16"/>
      </w:rPr>
      <w:t xml:space="preserve">Unit, </w:t>
    </w:r>
    <w:r w:rsidR="00E95F68">
      <w:rPr>
        <w:i/>
        <w:sz w:val="16"/>
        <w:szCs w:val="16"/>
      </w:rPr>
      <w:t xml:space="preserve">Community Connection </w:t>
    </w:r>
    <w:r w:rsidR="00F538F4" w:rsidRPr="008B5602">
      <w:rPr>
        <w:i/>
        <w:sz w:val="16"/>
        <w:szCs w:val="16"/>
      </w:rPr>
      <w:t>Activity</w:t>
    </w:r>
  </w:p>
  <w:p w14:paraId="734658BA" w14:textId="785C29D0" w:rsidR="00F538F4" w:rsidRDefault="00F538F4" w:rsidP="004D5D3A">
    <w:pPr>
      <w:pStyle w:val="Footer"/>
      <w:spacing w:after="0"/>
      <w:jc w:val="right"/>
      <w:rPr>
        <w:i/>
        <w:sz w:val="16"/>
        <w:szCs w:val="16"/>
      </w:rPr>
    </w:pPr>
    <w:r w:rsidRPr="008B5602">
      <w:rPr>
        <w:i/>
        <w:sz w:val="16"/>
        <w:szCs w:val="16"/>
      </w:rPr>
      <w:t>Carbon: Tran</w:t>
    </w:r>
    <w:r>
      <w:rPr>
        <w:i/>
        <w:sz w:val="16"/>
        <w:szCs w:val="16"/>
      </w:rPr>
      <w:t>sformations in Matter and Energy 201</w:t>
    </w:r>
    <w:r w:rsidR="00070594">
      <w:rPr>
        <w:i/>
        <w:sz w:val="16"/>
        <w:szCs w:val="16"/>
      </w:rPr>
      <w:t>9</w:t>
    </w:r>
  </w:p>
  <w:p w14:paraId="1FCFC107" w14:textId="51763964" w:rsidR="007F4969" w:rsidRPr="004D5D3A" w:rsidRDefault="00F538F4" w:rsidP="004D5D3A">
    <w:pPr>
      <w:pStyle w:val="Footer"/>
      <w:tabs>
        <w:tab w:val="clear" w:pos="4320"/>
        <w:tab w:val="clear" w:pos="8640"/>
        <w:tab w:val="left" w:pos="8160"/>
      </w:tabs>
      <w:jc w:val="right"/>
    </w:pPr>
    <w:r w:rsidRPr="008B5602">
      <w:rPr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93DF32" w14:textId="77777777" w:rsidR="007B34CB" w:rsidRDefault="007B34CB">
      <w:r>
        <w:separator/>
      </w:r>
    </w:p>
  </w:footnote>
  <w:footnote w:type="continuationSeparator" w:id="0">
    <w:p w14:paraId="037B125D" w14:textId="77777777" w:rsidR="007B34CB" w:rsidRDefault="007B34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D820E4" w14:textId="77777777" w:rsidR="007526C4" w:rsidRDefault="007526C4">
    <w:pPr>
      <w:pStyle w:val="Header"/>
    </w:pPr>
    <w:r w:rsidRPr="00123C3D">
      <w:rPr>
        <w:rFonts w:cs="Arial"/>
        <w:sz w:val="22"/>
        <w:szCs w:val="22"/>
      </w:rPr>
      <w:t>Name _______________________________ Teacher _________________ Date 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E3769"/>
    <w:multiLevelType w:val="hybridMultilevel"/>
    <w:tmpl w:val="A31256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401B1"/>
    <w:multiLevelType w:val="hybridMultilevel"/>
    <w:tmpl w:val="0FDA5AB2"/>
    <w:lvl w:ilvl="0" w:tplc="D6BC79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8825F7"/>
    <w:multiLevelType w:val="hybridMultilevel"/>
    <w:tmpl w:val="4DBA49EE"/>
    <w:lvl w:ilvl="0" w:tplc="96FCC2B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A324E"/>
    <w:multiLevelType w:val="hybridMultilevel"/>
    <w:tmpl w:val="32D0A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5"/>
  </w:num>
  <w:num w:numId="3">
    <w:abstractNumId w:val="0"/>
  </w:num>
  <w:num w:numId="4">
    <w:abstractNumId w:val="8"/>
  </w:num>
  <w:num w:numId="5">
    <w:abstractNumId w:val="16"/>
  </w:num>
  <w:num w:numId="6">
    <w:abstractNumId w:val="22"/>
  </w:num>
  <w:num w:numId="7">
    <w:abstractNumId w:val="28"/>
  </w:num>
  <w:num w:numId="8">
    <w:abstractNumId w:val="26"/>
  </w:num>
  <w:num w:numId="9">
    <w:abstractNumId w:val="6"/>
  </w:num>
  <w:num w:numId="10">
    <w:abstractNumId w:val="9"/>
  </w:num>
  <w:num w:numId="11">
    <w:abstractNumId w:val="21"/>
  </w:num>
  <w:num w:numId="12">
    <w:abstractNumId w:val="15"/>
  </w:num>
  <w:num w:numId="13">
    <w:abstractNumId w:val="2"/>
  </w:num>
  <w:num w:numId="14">
    <w:abstractNumId w:val="19"/>
  </w:num>
  <w:num w:numId="15">
    <w:abstractNumId w:val="29"/>
  </w:num>
  <w:num w:numId="16">
    <w:abstractNumId w:val="20"/>
  </w:num>
  <w:num w:numId="17">
    <w:abstractNumId w:val="7"/>
  </w:num>
  <w:num w:numId="18">
    <w:abstractNumId w:val="11"/>
  </w:num>
  <w:num w:numId="19">
    <w:abstractNumId w:val="23"/>
  </w:num>
  <w:num w:numId="20">
    <w:abstractNumId w:val="24"/>
  </w:num>
  <w:num w:numId="21">
    <w:abstractNumId w:val="10"/>
  </w:num>
  <w:num w:numId="22">
    <w:abstractNumId w:val="27"/>
  </w:num>
  <w:num w:numId="23">
    <w:abstractNumId w:val="27"/>
  </w:num>
  <w:num w:numId="24">
    <w:abstractNumId w:val="18"/>
  </w:num>
  <w:num w:numId="25">
    <w:abstractNumId w:val="13"/>
  </w:num>
  <w:num w:numId="26">
    <w:abstractNumId w:val="12"/>
  </w:num>
  <w:num w:numId="27">
    <w:abstractNumId w:val="17"/>
  </w:num>
  <w:num w:numId="28">
    <w:abstractNumId w:val="3"/>
  </w:num>
  <w:num w:numId="29">
    <w:abstractNumId w:val="5"/>
  </w:num>
  <w:num w:numId="30">
    <w:abstractNumId w:val="18"/>
  </w:num>
  <w:num w:numId="31">
    <w:abstractNumId w:val="1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ECE"/>
    <w:rsid w:val="00003741"/>
    <w:rsid w:val="0001273F"/>
    <w:rsid w:val="00022932"/>
    <w:rsid w:val="00033AC5"/>
    <w:rsid w:val="00064F8F"/>
    <w:rsid w:val="00070594"/>
    <w:rsid w:val="00076405"/>
    <w:rsid w:val="00080F0A"/>
    <w:rsid w:val="000A33CE"/>
    <w:rsid w:val="000C42BE"/>
    <w:rsid w:val="000F0727"/>
    <w:rsid w:val="00104047"/>
    <w:rsid w:val="001227DB"/>
    <w:rsid w:val="001337A9"/>
    <w:rsid w:val="00135C69"/>
    <w:rsid w:val="00137688"/>
    <w:rsid w:val="001401F3"/>
    <w:rsid w:val="00140594"/>
    <w:rsid w:val="0016032A"/>
    <w:rsid w:val="00166DEF"/>
    <w:rsid w:val="00180A62"/>
    <w:rsid w:val="00184C6A"/>
    <w:rsid w:val="001A1C80"/>
    <w:rsid w:val="001C2E43"/>
    <w:rsid w:val="001C2EEA"/>
    <w:rsid w:val="001D5CE5"/>
    <w:rsid w:val="00201696"/>
    <w:rsid w:val="00206A9A"/>
    <w:rsid w:val="00206DEE"/>
    <w:rsid w:val="0020776E"/>
    <w:rsid w:val="002275B9"/>
    <w:rsid w:val="0023266B"/>
    <w:rsid w:val="00244DAB"/>
    <w:rsid w:val="00245EEB"/>
    <w:rsid w:val="00252C63"/>
    <w:rsid w:val="00261AB8"/>
    <w:rsid w:val="0027552A"/>
    <w:rsid w:val="002871B8"/>
    <w:rsid w:val="00292E5B"/>
    <w:rsid w:val="002A5C2F"/>
    <w:rsid w:val="002C04B6"/>
    <w:rsid w:val="002E1005"/>
    <w:rsid w:val="0033560B"/>
    <w:rsid w:val="00343032"/>
    <w:rsid w:val="003502FB"/>
    <w:rsid w:val="00361172"/>
    <w:rsid w:val="00363F76"/>
    <w:rsid w:val="00371E47"/>
    <w:rsid w:val="00396C4D"/>
    <w:rsid w:val="003A4D99"/>
    <w:rsid w:val="003B45AF"/>
    <w:rsid w:val="003E06EF"/>
    <w:rsid w:val="003E47FD"/>
    <w:rsid w:val="004138A0"/>
    <w:rsid w:val="00430B79"/>
    <w:rsid w:val="00430D4D"/>
    <w:rsid w:val="00435931"/>
    <w:rsid w:val="0049586E"/>
    <w:rsid w:val="004A7B23"/>
    <w:rsid w:val="004D5D3A"/>
    <w:rsid w:val="00502772"/>
    <w:rsid w:val="00536D02"/>
    <w:rsid w:val="00545934"/>
    <w:rsid w:val="00545D34"/>
    <w:rsid w:val="00552C56"/>
    <w:rsid w:val="00555E6E"/>
    <w:rsid w:val="005A64AD"/>
    <w:rsid w:val="005C41C3"/>
    <w:rsid w:val="005F27E8"/>
    <w:rsid w:val="00637B60"/>
    <w:rsid w:val="0064466D"/>
    <w:rsid w:val="0066401F"/>
    <w:rsid w:val="00693E3E"/>
    <w:rsid w:val="006F5F72"/>
    <w:rsid w:val="00712719"/>
    <w:rsid w:val="007422D2"/>
    <w:rsid w:val="00750633"/>
    <w:rsid w:val="007526C4"/>
    <w:rsid w:val="00762640"/>
    <w:rsid w:val="0076534B"/>
    <w:rsid w:val="00790720"/>
    <w:rsid w:val="007A4DE0"/>
    <w:rsid w:val="007B34CB"/>
    <w:rsid w:val="007D2A42"/>
    <w:rsid w:val="007F4969"/>
    <w:rsid w:val="007F65AC"/>
    <w:rsid w:val="008423F7"/>
    <w:rsid w:val="00860C2E"/>
    <w:rsid w:val="00861A04"/>
    <w:rsid w:val="008741A5"/>
    <w:rsid w:val="008852FC"/>
    <w:rsid w:val="008C1C0E"/>
    <w:rsid w:val="008C70E5"/>
    <w:rsid w:val="008E016E"/>
    <w:rsid w:val="008F140C"/>
    <w:rsid w:val="009063BB"/>
    <w:rsid w:val="00913E5F"/>
    <w:rsid w:val="00983032"/>
    <w:rsid w:val="009C36BB"/>
    <w:rsid w:val="009D68B7"/>
    <w:rsid w:val="00A0738F"/>
    <w:rsid w:val="00A1205F"/>
    <w:rsid w:val="00A13C9A"/>
    <w:rsid w:val="00A26611"/>
    <w:rsid w:val="00A3684A"/>
    <w:rsid w:val="00A40110"/>
    <w:rsid w:val="00A513B0"/>
    <w:rsid w:val="00A56E4D"/>
    <w:rsid w:val="00A72B36"/>
    <w:rsid w:val="00A7427E"/>
    <w:rsid w:val="00B01CC3"/>
    <w:rsid w:val="00B074EE"/>
    <w:rsid w:val="00B10EB8"/>
    <w:rsid w:val="00B20ECE"/>
    <w:rsid w:val="00B22345"/>
    <w:rsid w:val="00B24208"/>
    <w:rsid w:val="00B26107"/>
    <w:rsid w:val="00B43350"/>
    <w:rsid w:val="00B51729"/>
    <w:rsid w:val="00B56E42"/>
    <w:rsid w:val="00B625ED"/>
    <w:rsid w:val="00B87100"/>
    <w:rsid w:val="00BB67BB"/>
    <w:rsid w:val="00BB695C"/>
    <w:rsid w:val="00BD1F8E"/>
    <w:rsid w:val="00BE6CFC"/>
    <w:rsid w:val="00BF713F"/>
    <w:rsid w:val="00C23554"/>
    <w:rsid w:val="00C34D3C"/>
    <w:rsid w:val="00C3533A"/>
    <w:rsid w:val="00C451A7"/>
    <w:rsid w:val="00C82D7F"/>
    <w:rsid w:val="00CA2ECA"/>
    <w:rsid w:val="00CA47D3"/>
    <w:rsid w:val="00CB4C70"/>
    <w:rsid w:val="00CD3CCA"/>
    <w:rsid w:val="00CE3248"/>
    <w:rsid w:val="00D944B8"/>
    <w:rsid w:val="00DD04A3"/>
    <w:rsid w:val="00DD0CBA"/>
    <w:rsid w:val="00E043CF"/>
    <w:rsid w:val="00E05AB7"/>
    <w:rsid w:val="00E23366"/>
    <w:rsid w:val="00E51CE2"/>
    <w:rsid w:val="00E6181C"/>
    <w:rsid w:val="00E61F11"/>
    <w:rsid w:val="00E6545B"/>
    <w:rsid w:val="00E95BEB"/>
    <w:rsid w:val="00E95F68"/>
    <w:rsid w:val="00EB388B"/>
    <w:rsid w:val="00EB6278"/>
    <w:rsid w:val="00EF2717"/>
    <w:rsid w:val="00EF28F1"/>
    <w:rsid w:val="00F17224"/>
    <w:rsid w:val="00F32C38"/>
    <w:rsid w:val="00F44F93"/>
    <w:rsid w:val="00F538F4"/>
    <w:rsid w:val="00FA41A1"/>
    <w:rsid w:val="00FD190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905A8B5"/>
  <w15:docId w15:val="{EFC01C3A-BA12-4B66-B8B5-54296E39C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rsid w:val="001227DB"/>
    <w:pPr>
      <w:keepNext/>
      <w:spacing w:before="120"/>
      <w:outlineLvl w:val="1"/>
    </w:pPr>
    <w:rPr>
      <w:b/>
      <w:sz w:val="24"/>
      <w:szCs w:val="24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character" w:styleId="CommentReference">
    <w:name w:val="annotation reference"/>
    <w:basedOn w:val="DefaultParagraphFont"/>
    <w:uiPriority w:val="99"/>
    <w:semiHidden/>
    <w:unhideWhenUsed/>
    <w:rsid w:val="00FA41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1A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1A1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1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1A1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41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1A1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80A6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84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parker\OneDrive%20for%20Business\Env%20Lit\Biodigester%20Lessons\Templates\CTIME_Worksheet_Template_dat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C:\Users\parker\OneDrive for Business\Env Lit\Biodigester Lessons\Templates\CTIME_Worksheet_Template_dated.dotx</Template>
  <TotalTime>1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creator>Parker, Joyce</dc:creator>
  <cp:lastModifiedBy>Tompkins, Elizabeth</cp:lastModifiedBy>
  <cp:revision>3</cp:revision>
  <cp:lastPrinted>2019-10-20T21:36:00Z</cp:lastPrinted>
  <dcterms:created xsi:type="dcterms:W3CDTF">2019-10-20T21:36:00Z</dcterms:created>
  <dcterms:modified xsi:type="dcterms:W3CDTF">2019-10-20T21:36:00Z</dcterms:modified>
</cp:coreProperties>
</file>